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FCA" w:rsidRDefault="00307FC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38.45pt;margin-top:283.3pt;width:219.75pt;height:111.75pt;z-index:251627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" stroked="f" strokeweight=".5pt">
            <v:textbox>
              <w:txbxContent>
                <w:p w:rsidR="00307FCA" w:rsidRPr="00C95FF8" w:rsidRDefault="00307FCA">
                  <w:pPr>
                    <w:rPr>
                      <w:rFonts w:ascii="Monotype Corsiva" w:hAnsi="Monotype Corsiva"/>
                      <w:b/>
                      <w:sz w:val="120"/>
                      <w:szCs w:val="120"/>
                    </w:rPr>
                  </w:pPr>
                  <w:r>
                    <w:rPr>
                      <w:rFonts w:ascii="Monotype Corsiva" w:hAnsi="Monotype Corsiva"/>
                      <w:b/>
                      <w:sz w:val="120"/>
                      <w:szCs w:val="120"/>
                    </w:rPr>
                    <w:t xml:space="preserve">  EK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" o:spid="_x0000_s1027" type="#_x0000_t202" style="position:absolute;margin-left:425.7pt;margin-top:290.05pt;width:228.75pt;height:73.5pt;z-index:251628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" stroked="f" strokeweight=".5pt">
            <v:textbox>
              <w:txbxContent>
                <w:p w:rsidR="00307FCA" w:rsidRPr="00C95FF8" w:rsidRDefault="00307FCA" w:rsidP="00C95FF8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 xml:space="preserve"> İLAVE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798pt;height:528.75pt;visibility:visible">
            <v:imagedata r:id="rId6" o:title=""/>
          </v:shape>
        </w:pict>
      </w:r>
    </w:p>
    <w:p w:rsidR="00307FCA" w:rsidRDefault="00307FCA">
      <w:r>
        <w:rPr>
          <w:noProof/>
          <w:lang w:eastAsia="tr-TR"/>
        </w:rPr>
        <w:pict>
          <v:shape id="Metin Kutusu 10" o:spid="_x0000_s1028" type="#_x0000_t202" style="position:absolute;margin-left:427.95pt;margin-top:294.55pt;width:205.5pt;height:84.75pt;z-index:25163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" stroked="f" strokeweight=".5pt">
            <v:textbox>
              <w:txbxContent>
                <w:p w:rsidR="00307FCA" w:rsidRPr="00C95FF8" w:rsidRDefault="00307FCA" w:rsidP="00C95FF8">
                  <w:pPr>
                    <w:rPr>
                      <w:rFonts w:ascii="Monotype Corsiva" w:hAnsi="Monotype Corsiva"/>
                      <w:b/>
                      <w:sz w:val="120"/>
                      <w:szCs w:val="120"/>
                    </w:rPr>
                  </w:pPr>
                  <w:r>
                    <w:rPr>
                      <w:rFonts w:ascii="Monotype Corsiva" w:hAnsi="Monotype Corsiva"/>
                      <w:b/>
                      <w:sz w:val="120"/>
                      <w:szCs w:val="120"/>
                    </w:rPr>
                    <w:t>LİSAN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" o:spid="_x0000_s1029" type="#_x0000_t202" style="position:absolute;margin-left:121.2pt;margin-top:300.55pt;width:238.5pt;height:84.75pt;z-index:25162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" stroked="f" strokeweight=".5pt">
            <v:textbox>
              <w:txbxContent>
                <w:p w:rsidR="00307FCA" w:rsidRPr="00C95FF8" w:rsidRDefault="00307FCA" w:rsidP="00C95FF8">
                  <w:pPr>
                    <w:rPr>
                      <w:rFonts w:ascii="Monotype Corsiva" w:hAnsi="Monotype Corsiva"/>
                      <w:b/>
                      <w:sz w:val="120"/>
                      <w:szCs w:val="120"/>
                    </w:rPr>
                  </w:pPr>
                  <w:r>
                    <w:rPr>
                      <w:rFonts w:ascii="Monotype Corsiva" w:hAnsi="Monotype Corsiva"/>
                      <w:b/>
                      <w:sz w:val="120"/>
                      <w:szCs w:val="120"/>
                    </w:rPr>
                    <w:t xml:space="preserve">   DİL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4" o:spid="_x0000_i1026" type="#_x0000_t75" style="width:783.75pt;height:517.5pt;visibility:visible">
            <v:imagedata r:id="rId6" o:title=""/>
          </v:shape>
        </w:pict>
      </w:r>
    </w:p>
    <w:p w:rsidR="00307FCA" w:rsidRDefault="00307FCA">
      <w:r>
        <w:rPr>
          <w:noProof/>
          <w:lang w:eastAsia="tr-TR"/>
        </w:rPr>
        <w:pict>
          <v:shape id="Metin Kutusu 12" o:spid="_x0000_s1030" type="#_x0000_t202" style="position:absolute;margin-left:418.95pt;margin-top:285.55pt;width:224.25pt;height:84.75pt;z-index:25163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" stroked="f" strokeweight=".5pt">
            <v:textbox>
              <w:txbxContent>
                <w:p w:rsidR="00307FCA" w:rsidRPr="00B66110" w:rsidRDefault="00307FCA" w:rsidP="00C95FF8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 xml:space="preserve">        AZ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" o:spid="_x0000_s1031" type="#_x0000_t202" style="position:absolute;margin-left:144.45pt;margin-top:288.55pt;width:186pt;height:84.75pt;z-index: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" stroked="f" strokeweight=".5pt">
            <v:textbox>
              <w:txbxContent>
                <w:p w:rsidR="00307FCA" w:rsidRPr="00C95FF8" w:rsidRDefault="00307FCA" w:rsidP="00C95FF8">
                  <w:pPr>
                    <w:rPr>
                      <w:rFonts w:ascii="Monotype Corsiva" w:hAnsi="Monotype Corsiva"/>
                      <w:b/>
                      <w:sz w:val="120"/>
                      <w:szCs w:val="120"/>
                    </w:rPr>
                  </w:pPr>
                  <w:r>
                    <w:rPr>
                      <w:rFonts w:ascii="Monotype Corsiva" w:hAnsi="Monotype Corsiva"/>
                      <w:b/>
                      <w:sz w:val="120"/>
                      <w:szCs w:val="120"/>
                    </w:rPr>
                    <w:t xml:space="preserve">  KIT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5" o:spid="_x0000_i1027" type="#_x0000_t75" style="width:783.75pt;height:517.5pt;visibility:visible">
            <v:imagedata r:id="rId6" o:title=""/>
          </v:shape>
        </w:pict>
      </w:r>
    </w:p>
    <w:p w:rsidR="00307FCA" w:rsidRDefault="00307FCA">
      <w:r>
        <w:rPr>
          <w:noProof/>
          <w:lang w:eastAsia="tr-TR"/>
        </w:rPr>
        <w:pict>
          <v:shape id="Metin Kutusu 14" o:spid="_x0000_s1032" type="#_x0000_t202" style="position:absolute;margin-left:432.45pt;margin-top:280.3pt;width:201.75pt;height:84.75pt;z-index:251634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" stroked="f" strokeweight=".5pt">
            <v:textbox>
              <w:txbxContent>
                <w:p w:rsidR="00307FCA" w:rsidRPr="00B66110" w:rsidRDefault="00307FCA" w:rsidP="00B66110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 xml:space="preserve">  SÖZ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3" o:spid="_x0000_s1033" type="#_x0000_t202" style="position:absolute;margin-left:133.2pt;margin-top:282.55pt;width:222.75pt;height:84.75pt;z-index:251633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" stroked="f" strokeweight=".5pt">
            <v:textbox>
              <w:txbxContent>
                <w:p w:rsidR="00307FCA" w:rsidRPr="00B66110" w:rsidRDefault="00307FCA" w:rsidP="00B66110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 xml:space="preserve"> LAF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6" o:spid="_x0000_i1028" type="#_x0000_t75" style="width:783.75pt;height:517.5pt;visibility:visible">
            <v:imagedata r:id="rId6" o:title=""/>
          </v:shape>
        </w:pict>
      </w:r>
    </w:p>
    <w:p w:rsidR="00307FCA" w:rsidRDefault="00307FCA">
      <w:r>
        <w:rPr>
          <w:noProof/>
          <w:lang w:eastAsia="tr-TR"/>
        </w:rPr>
        <w:pict>
          <v:shape id="Metin Kutusu 16" o:spid="_x0000_s1034" type="#_x0000_t202" style="position:absolute;margin-left:430.2pt;margin-top:276.55pt;width:198.75pt;height:84.75pt;z-index:251636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" stroked="f" strokeweight=".5pt">
            <v:textbox>
              <w:txbxContent>
                <w:p w:rsidR="00307FCA" w:rsidRPr="00B66110" w:rsidRDefault="00307FCA" w:rsidP="00B66110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>SÖZCÜK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5" o:spid="_x0000_s1035" type="#_x0000_t202" style="position:absolute;margin-left:134.7pt;margin-top:278.05pt;width:213pt;height:84.75pt;z-index:251635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" stroked="f" strokeweight=".5pt">
            <v:textbox>
              <w:txbxContent>
                <w:p w:rsidR="00307FCA" w:rsidRPr="00B66110" w:rsidRDefault="00307FCA" w:rsidP="00B66110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>KELİME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7" o:spid="_x0000_i1029" type="#_x0000_t75" style="width:783.75pt;height:517.5pt;visibility:visible">
            <v:imagedata r:id="rId6" o:title=""/>
          </v:shape>
        </w:pict>
      </w:r>
    </w:p>
    <w:p w:rsidR="00307FCA" w:rsidRDefault="00307FCA">
      <w:pPr>
        <w:rPr>
          <w:noProof/>
          <w:lang w:eastAsia="tr-TR"/>
        </w:rPr>
      </w:pPr>
      <w:r>
        <w:rPr>
          <w:noProof/>
          <w:lang w:eastAsia="tr-TR"/>
        </w:rPr>
        <w:pict>
          <v:shape id="Metin Kutusu 18" o:spid="_x0000_s1036" type="#_x0000_t202" style="position:absolute;margin-left:430.2pt;margin-top:281.8pt;width:181.5pt;height:84.75pt;z-index:25163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" stroked="f" strokeweight=".5pt">
            <v:textbox>
              <w:txbxContent>
                <w:p w:rsidR="00307FCA" w:rsidRPr="00B66110" w:rsidRDefault="00307FCA" w:rsidP="00B66110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>YALIN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7" o:spid="_x0000_s1037" type="#_x0000_t202" style="position:absolute;margin-left:150.45pt;margin-top:281.8pt;width:192pt;height:84.75pt;z-index:25163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" stroked="f" strokeweight=".5pt">
            <v:textbox>
              <w:txbxContent>
                <w:p w:rsidR="00307FCA" w:rsidRPr="00B66110" w:rsidRDefault="00307FCA" w:rsidP="00B66110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>SADE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19" o:spid="_x0000_i1030" type="#_x0000_t75" style="width:783.75pt;height:517.5pt;visibility:visible">
            <v:imagedata r:id="rId6" o:title=""/>
          </v:shape>
        </w:pict>
      </w:r>
      <w:r>
        <w:rPr>
          <w:noProof/>
          <w:lang w:eastAsia="tr-TR"/>
        </w:rPr>
        <w:pict>
          <v:shape id="Metin Kutusu 24" o:spid="_x0000_s1038" type="#_x0000_t202" style="position:absolute;margin-left:430.95pt;margin-top:286.3pt;width:192pt;height:84.75pt;z-index:2516408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" stroked="f" strokeweight=".5pt">
            <v:textbox>
              <w:txbxContent>
                <w:p w:rsidR="00307FCA" w:rsidRPr="00B66110" w:rsidRDefault="00307FCA" w:rsidP="00B66110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>SINAV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3" o:spid="_x0000_s1039" type="#_x0000_t202" style="position:absolute;margin-left:126.45pt;margin-top:292.3pt;width:228pt;height:84.75pt;z-index:2516398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" stroked="f" strokeweight=".5pt">
            <v:textbox>
              <w:txbxContent>
                <w:p w:rsidR="00307FCA" w:rsidRPr="00B66110" w:rsidRDefault="00307FCA" w:rsidP="00B66110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>İMTİHAN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20" o:spid="_x0000_i1031" type="#_x0000_t75" style="width:783.75pt;height:517.5pt;visibility:visible">
            <v:imagedata r:id="rId6" o:title=""/>
          </v:shape>
        </w:pict>
      </w:r>
      <w:r>
        <w:rPr>
          <w:noProof/>
          <w:lang w:eastAsia="tr-TR"/>
        </w:rPr>
        <w:pict>
          <v:shape id="Metin Kutusu 26" o:spid="_x0000_s1040" type="#_x0000_t202" style="position:absolute;margin-left:464.7pt;margin-top:268.3pt;width:107.25pt;height:84.75pt;z-index:2516428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" stroked="f" strokeweight=".5pt">
            <v:textbox>
              <w:txbxContent>
                <w:p w:rsidR="00307FCA" w:rsidRPr="00B66110" w:rsidRDefault="00307FCA" w:rsidP="00B66110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>SIR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5" o:spid="_x0000_s1041" type="#_x0000_t202" style="position:absolute;margin-left:154.2pt;margin-top:280.3pt;width:192pt;height:84.75pt;z-index:2516418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" stroked="f" strokeweight=".5pt">
            <v:textbox>
              <w:txbxContent>
                <w:p w:rsidR="00307FCA" w:rsidRPr="00B66110" w:rsidRDefault="00307FCA" w:rsidP="00B66110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 xml:space="preserve">  GİZ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21" o:spid="_x0000_i1032" type="#_x0000_t75" style="width:783.75pt;height:517.5pt;visibility:visible">
            <v:imagedata r:id="rId6" o:title=""/>
          </v:shape>
        </w:pict>
      </w:r>
      <w:r>
        <w:rPr>
          <w:noProof/>
          <w:lang w:eastAsia="tr-TR"/>
        </w:rPr>
        <w:pict>
          <v:shape id="Metin Kutusu 28" o:spid="_x0000_s1042" type="#_x0000_t202" style="position:absolute;margin-left:427.2pt;margin-top:284.05pt;width:201pt;height:84.75pt;z-index:2516449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" stroked="f" strokeweight=".5pt">
            <v:textbox>
              <w:txbxContent>
                <w:p w:rsidR="00307FCA" w:rsidRPr="00B66110" w:rsidRDefault="00307FCA" w:rsidP="00237682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>MİLLET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7" o:spid="_x0000_s1043" type="#_x0000_t202" style="position:absolute;margin-left:166.2pt;margin-top:278.8pt;width:155.25pt;height:84.75pt;z-index:2516439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" stroked="f" strokeweight=".5pt">
            <v:textbox>
              <w:txbxContent>
                <w:p w:rsidR="00307FCA" w:rsidRPr="00B66110" w:rsidRDefault="00307FCA" w:rsidP="00237682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>ULUS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22" o:spid="_x0000_i1033" type="#_x0000_t75" style="width:783.75pt;height:517.5pt;visibility:visible">
            <v:imagedata r:id="rId6" o:title=""/>
          </v:shape>
        </w:pict>
      </w:r>
      <w:r>
        <w:rPr>
          <w:noProof/>
          <w:lang w:eastAsia="tr-TR"/>
        </w:rPr>
        <w:pict>
          <v:shape id="Metin Kutusu 30" o:spid="_x0000_s1044" type="#_x0000_t202" style="position:absolute;margin-left:430.95pt;margin-top:279.55pt;width:184.5pt;height:84.75pt;z-index:251646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" stroked="f" strokeweight=".5pt">
            <v:textbox>
              <w:txbxContent>
                <w:p w:rsidR="00307FCA" w:rsidRPr="00B66110" w:rsidRDefault="00307FCA" w:rsidP="00237682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>VATAN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9" o:spid="_x0000_s1045" type="#_x0000_t202" style="position:absolute;margin-left:145.95pt;margin-top:284.05pt;width:160.5pt;height:84.75pt;z-index:251645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" stroked="f" strokeweight=".5pt">
            <v:textbox>
              <w:txbxContent>
                <w:p w:rsidR="00307FCA" w:rsidRPr="00B66110" w:rsidRDefault="00307FCA" w:rsidP="00237682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>YURT</w:t>
                  </w:r>
                </w:p>
              </w:txbxContent>
            </v:textbox>
          </v:shape>
        </w:pict>
      </w:r>
      <w:bookmarkStart w:id="0" w:name="_GoBack"/>
      <w:r>
        <w:rPr>
          <w:noProof/>
          <w:lang w:eastAsia="tr-TR"/>
        </w:rPr>
        <w:pict>
          <v:shape id="Resim 8" o:spid="_x0000_i1034" type="#_x0000_t75" style="width:783.75pt;height:517.5pt;visibility:visible">
            <v:imagedata r:id="rId6" o:title=""/>
          </v:shape>
        </w:pict>
      </w:r>
      <w:bookmarkEnd w:id="0"/>
    </w:p>
    <w:p w:rsidR="00307FCA" w:rsidRDefault="00307FCA" w:rsidP="00EE3620">
      <w:r>
        <w:rPr>
          <w:noProof/>
          <w:lang w:eastAsia="tr-TR"/>
        </w:rPr>
        <w:pict>
          <v:shape id="_x0000_s1046" type="#_x0000_t202" style="position:absolute;margin-left:138.45pt;margin-top:283.3pt;width:219.75pt;height:111.75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" stroked="f" strokeweight=".5pt">
            <v:textbox>
              <w:txbxContent>
                <w:p w:rsidR="00307FCA" w:rsidRPr="00C95FF8" w:rsidRDefault="00307FCA" w:rsidP="00EE3620">
                  <w:pPr>
                    <w:rPr>
                      <w:rFonts w:ascii="Monotype Corsiva" w:hAnsi="Monotype Corsiva"/>
                      <w:b/>
                      <w:sz w:val="120"/>
                      <w:szCs w:val="120"/>
                    </w:rPr>
                  </w:pPr>
                  <w:r>
                    <w:rPr>
                      <w:rFonts w:ascii="Monotype Corsiva" w:hAnsi="Monotype Corsiva"/>
                      <w:b/>
                      <w:sz w:val="120"/>
                      <w:szCs w:val="120"/>
                    </w:rPr>
                    <w:t>AK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02" style="position:absolute;margin-left:425.7pt;margin-top:290.05pt;width:228.75pt;height:73.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" stroked="f" strokeweight=".5pt">
            <v:textbox>
              <w:txbxContent>
                <w:p w:rsidR="00307FCA" w:rsidRPr="00C95FF8" w:rsidRDefault="00307FCA" w:rsidP="00EE3620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>BEYAZ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i1035" type="#_x0000_t75" style="width:798pt;height:528.75pt;visibility:visible">
            <v:imagedata r:id="rId6" o:title=""/>
          </v:shape>
        </w:pict>
      </w:r>
    </w:p>
    <w:p w:rsidR="00307FCA" w:rsidRDefault="00307FCA" w:rsidP="00EE3620">
      <w:r>
        <w:rPr>
          <w:noProof/>
          <w:lang w:eastAsia="tr-TR"/>
        </w:rPr>
        <w:pict>
          <v:shape id="_x0000_s1048" type="#_x0000_t202" style="position:absolute;margin-left:427.95pt;margin-top:294.55pt;width:205.5pt;height:84.7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" stroked="f" strokeweight=".5pt">
            <v:textbox>
              <w:txbxContent>
                <w:p w:rsidR="00307FCA" w:rsidRPr="00C95FF8" w:rsidRDefault="00307FCA" w:rsidP="00EE3620">
                  <w:pPr>
                    <w:rPr>
                      <w:rFonts w:ascii="Monotype Corsiva" w:hAnsi="Monotype Corsiva"/>
                      <w:b/>
                      <w:sz w:val="120"/>
                      <w:szCs w:val="120"/>
                    </w:rPr>
                  </w:pPr>
                  <w:r>
                    <w:rPr>
                      <w:rFonts w:ascii="Monotype Corsiva" w:hAnsi="Monotype Corsiva"/>
                      <w:b/>
                      <w:sz w:val="120"/>
                      <w:szCs w:val="120"/>
                    </w:rPr>
                    <w:t>SİYAH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202" style="position:absolute;margin-left:121.2pt;margin-top:300.55pt;width:238.5pt;height:84.7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" stroked="f" strokeweight=".5pt">
            <v:textbox>
              <w:txbxContent>
                <w:p w:rsidR="00307FCA" w:rsidRPr="00C95FF8" w:rsidRDefault="00307FCA" w:rsidP="00EE3620">
                  <w:pPr>
                    <w:rPr>
                      <w:rFonts w:ascii="Monotype Corsiva" w:hAnsi="Monotype Corsiva"/>
                      <w:b/>
                      <w:sz w:val="120"/>
                      <w:szCs w:val="120"/>
                    </w:rPr>
                  </w:pPr>
                  <w:r>
                    <w:rPr>
                      <w:rFonts w:ascii="Monotype Corsiva" w:hAnsi="Monotype Corsiva"/>
                      <w:b/>
                      <w:sz w:val="120"/>
                      <w:szCs w:val="120"/>
                    </w:rPr>
                    <w:t>KARA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i1036" type="#_x0000_t75" style="width:783.75pt;height:517.5pt;visibility:visible">
            <v:imagedata r:id="rId6" o:title=""/>
          </v:shape>
        </w:pict>
      </w:r>
    </w:p>
    <w:p w:rsidR="00307FCA" w:rsidRDefault="00307FCA" w:rsidP="00EE3620">
      <w:r>
        <w:rPr>
          <w:noProof/>
          <w:lang w:eastAsia="tr-TR"/>
        </w:rPr>
        <w:pict>
          <v:shape id="_x0000_s1050" type="#_x0000_t202" style="position:absolute;margin-left:418.95pt;margin-top:285.55pt;width:224.25pt;height:84.7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" stroked="f" strokeweight=".5pt">
            <v:textbox>
              <w:txbxContent>
                <w:p w:rsidR="00307FCA" w:rsidRPr="00B66110" w:rsidRDefault="00307FCA" w:rsidP="00EE3620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>KIRMIZI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202" style="position:absolute;margin-left:144.45pt;margin-top:288.55pt;width:186pt;height:84.7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" stroked="f" strokeweight=".5pt">
            <v:textbox>
              <w:txbxContent>
                <w:p w:rsidR="00307FCA" w:rsidRPr="00C95FF8" w:rsidRDefault="00307FCA" w:rsidP="00EE3620">
                  <w:pPr>
                    <w:rPr>
                      <w:rFonts w:ascii="Monotype Corsiva" w:hAnsi="Monotype Corsiva"/>
                      <w:b/>
                      <w:sz w:val="120"/>
                      <w:szCs w:val="120"/>
                    </w:rPr>
                  </w:pPr>
                  <w:r>
                    <w:rPr>
                      <w:rFonts w:ascii="Monotype Corsiva" w:hAnsi="Monotype Corsiva"/>
                      <w:b/>
                      <w:sz w:val="120"/>
                      <w:szCs w:val="120"/>
                    </w:rPr>
                    <w:t>AL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i1037" type="#_x0000_t75" style="width:783.75pt;height:517.5pt;visibility:visible">
            <v:imagedata r:id="rId6" o:title=""/>
          </v:shape>
        </w:pict>
      </w:r>
    </w:p>
    <w:p w:rsidR="00307FCA" w:rsidRDefault="00307FCA" w:rsidP="00EE3620">
      <w:r>
        <w:rPr>
          <w:noProof/>
          <w:lang w:eastAsia="tr-TR"/>
        </w:rPr>
        <w:pict>
          <v:shape id="_x0000_s1052" type="#_x0000_t202" style="position:absolute;margin-left:432.45pt;margin-top:280.3pt;width:201.75pt;height:84.7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" stroked="f" strokeweight=".5pt">
            <v:textbox>
              <w:txbxContent>
                <w:p w:rsidR="00307FCA" w:rsidRPr="00B66110" w:rsidRDefault="00307FCA" w:rsidP="00EE3620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>DOĞA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202" style="position:absolute;margin-left:133.2pt;margin-top:282.55pt;width:222.75pt;height:84.7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" stroked="f" strokeweight=".5pt">
            <v:textbox>
              <w:txbxContent>
                <w:p w:rsidR="00307FCA" w:rsidRPr="00B66110" w:rsidRDefault="00307FCA" w:rsidP="00EE3620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>TABİAT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i1038" type="#_x0000_t75" style="width:783.75pt;height:517.5pt;visibility:visible">
            <v:imagedata r:id="rId6" o:title=""/>
          </v:shape>
        </w:pict>
      </w:r>
    </w:p>
    <w:p w:rsidR="00307FCA" w:rsidRDefault="00307FCA" w:rsidP="00EE3620">
      <w:r>
        <w:rPr>
          <w:noProof/>
          <w:lang w:eastAsia="tr-TR"/>
        </w:rPr>
        <w:pict>
          <v:shape id="_x0000_s1054" type="#_x0000_t202" style="position:absolute;margin-left:430.2pt;margin-top:276.55pt;width:198.75pt;height:84.7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" stroked="f" strokeweight=".5pt">
            <v:textbox>
              <w:txbxContent>
                <w:p w:rsidR="00307FCA" w:rsidRPr="00B66110" w:rsidRDefault="00307FCA" w:rsidP="00EE3620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>ÖNDER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202" style="position:absolute;margin-left:134.7pt;margin-top:278.05pt;width:213pt;height:84.7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" stroked="f" strokeweight=".5pt">
            <v:textbox>
              <w:txbxContent>
                <w:p w:rsidR="00307FCA" w:rsidRPr="00B66110" w:rsidRDefault="00307FCA" w:rsidP="00EE3620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>LİDER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i1039" type="#_x0000_t75" style="width:783.75pt;height:517.5pt;visibility:visible">
            <v:imagedata r:id="rId6" o:title=""/>
          </v:shape>
        </w:pict>
      </w:r>
    </w:p>
    <w:p w:rsidR="00307FCA" w:rsidRDefault="00307FCA" w:rsidP="00EE3620">
      <w:r>
        <w:rPr>
          <w:noProof/>
          <w:lang w:eastAsia="tr-TR"/>
        </w:rPr>
        <w:pict>
          <v:shape id="_x0000_s1056" type="#_x0000_t202" style="position:absolute;margin-left:430.2pt;margin-top:281.8pt;width:190.8pt;height:84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" stroked="f" strokeweight=".5pt">
            <v:textbox>
              <w:txbxContent>
                <w:p w:rsidR="00307FCA" w:rsidRPr="00B66110" w:rsidRDefault="00307FCA" w:rsidP="00EE3620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>VAZİFE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7" type="#_x0000_t202" style="position:absolute;margin-left:150.45pt;margin-top:281.8pt;width:192pt;height:84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" stroked="f" strokeweight=".5pt">
            <v:textbox>
              <w:txbxContent>
                <w:p w:rsidR="00307FCA" w:rsidRPr="00B66110" w:rsidRDefault="00307FCA" w:rsidP="00EE3620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>GÖREV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i1040" type="#_x0000_t75" style="width:783.75pt;height:517.5pt;visibility:visible">
            <v:imagedata r:id="rId6" o:title=""/>
          </v:shape>
        </w:pict>
      </w:r>
      <w:r>
        <w:rPr>
          <w:noProof/>
          <w:lang w:eastAsia="tr-TR"/>
        </w:rPr>
        <w:pict>
          <v:shape id="_x0000_s1058" type="#_x0000_t202" style="position:absolute;margin-left:430.95pt;margin-top:286.3pt;width:192pt;height:84.7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" stroked="f" strokeweight=".5pt">
            <v:textbox>
              <w:txbxContent>
                <w:p w:rsidR="00307FCA" w:rsidRPr="00B66110" w:rsidRDefault="00307FCA" w:rsidP="00EE3620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 xml:space="preserve">   YAŞ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9" type="#_x0000_t202" style="position:absolute;margin-left:126.45pt;margin-top:292.3pt;width:228pt;height:84.7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" stroked="f" strokeweight=".5pt">
            <v:textbox>
              <w:txbxContent>
                <w:p w:rsidR="00307FCA" w:rsidRPr="00B66110" w:rsidRDefault="00307FCA" w:rsidP="00EE3620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>ISLAK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i1041" type="#_x0000_t75" style="width:783.75pt;height:517.5pt;visibility:visible">
            <v:imagedata r:id="rId6" o:title=""/>
          </v:shape>
        </w:pict>
      </w:r>
      <w:r>
        <w:rPr>
          <w:noProof/>
          <w:lang w:eastAsia="tr-TR"/>
        </w:rPr>
        <w:pict>
          <v:shape id="_x0000_s1060" type="#_x0000_t202" style="position:absolute;margin-left:464.7pt;margin-top:268.3pt;width:120.3pt;height:84.7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" stroked="f" strokeweight=".5pt">
            <v:textbox>
              <w:txbxContent>
                <w:p w:rsidR="00307FCA" w:rsidRPr="00B66110" w:rsidRDefault="00307FCA" w:rsidP="00EE3620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>DÜŞ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1" type="#_x0000_t202" style="position:absolute;margin-left:154.2pt;margin-top:280.3pt;width:192pt;height:84.7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" stroked="f" strokeweight=".5pt">
            <v:textbox>
              <w:txbxContent>
                <w:p w:rsidR="00307FCA" w:rsidRPr="00B66110" w:rsidRDefault="00307FCA" w:rsidP="00EE3620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>RÜYA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i1042" type="#_x0000_t75" style="width:783.75pt;height:517.5pt;visibility:visible">
            <v:imagedata r:id="rId6" o:title=""/>
          </v:shape>
        </w:pict>
      </w:r>
      <w:r>
        <w:rPr>
          <w:noProof/>
          <w:lang w:eastAsia="tr-TR"/>
        </w:rPr>
        <w:pict>
          <v:shape id="_x0000_s1062" type="#_x0000_t202" style="position:absolute;margin-left:153pt;margin-top:278.8pt;width:189pt;height:84.7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" stroked="f" strokeweight=".5pt">
            <v:textbox>
              <w:txbxContent>
                <w:p w:rsidR="00307FCA" w:rsidRPr="00B66110" w:rsidRDefault="00307FCA" w:rsidP="00EE3620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>KAYGI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3" type="#_x0000_t202" style="position:absolute;margin-left:427.2pt;margin-top:284.05pt;width:201pt;height:84.7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" stroked="f" strokeweight=".5pt">
            <v:textbox>
              <w:txbxContent>
                <w:p w:rsidR="00307FCA" w:rsidRPr="00B66110" w:rsidRDefault="00307FCA" w:rsidP="00EE3620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>ENDİŞE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i1043" type="#_x0000_t75" style="width:783.75pt;height:517.5pt;visibility:visible">
            <v:imagedata r:id="rId6" o:title=""/>
          </v:shape>
        </w:pict>
      </w:r>
      <w:r>
        <w:rPr>
          <w:noProof/>
          <w:lang w:eastAsia="tr-TR"/>
        </w:rPr>
        <w:pict>
          <v:shape id="_x0000_s1064" type="#_x0000_t202" style="position:absolute;margin-left:430.95pt;margin-top:279.55pt;width:184.5pt;height:84.7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" stroked="f" strokeweight=".5pt">
            <v:textbox>
              <w:txbxContent>
                <w:p w:rsidR="00307FCA" w:rsidRPr="00B66110" w:rsidRDefault="00307FCA" w:rsidP="00EE3620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>SULH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5" type="#_x0000_t202" style="position:absolute;margin-left:145.95pt;margin-top:284.05pt;width:160.5pt;height:84.7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" stroked="f" strokeweight=".5pt">
            <v:textbox>
              <w:txbxContent>
                <w:p w:rsidR="00307FCA" w:rsidRPr="00B66110" w:rsidRDefault="00307FCA" w:rsidP="00EE3620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>BARIŞ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i1044" type="#_x0000_t75" style="width:783.75pt;height:517.5pt;visibility:visible">
            <v:imagedata r:id="rId6" o:title=""/>
          </v:shape>
        </w:pict>
      </w:r>
    </w:p>
    <w:p w:rsidR="00307FCA" w:rsidRDefault="00307FCA">
      <w:pPr>
        <w:rPr>
          <w:noProof/>
          <w:lang w:eastAsia="tr-TR"/>
        </w:rPr>
      </w:pPr>
    </w:p>
    <w:p w:rsidR="00307FCA" w:rsidRDefault="00307FCA" w:rsidP="000F5FDC">
      <w:r>
        <w:rPr>
          <w:noProof/>
          <w:lang w:eastAsia="tr-TR"/>
        </w:rPr>
        <w:pict>
          <v:shape id="_x0000_s1066" type="#_x0000_t202" style="position:absolute;margin-left:138.45pt;margin-top:283.3pt;width:219.75pt;height:111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" stroked="f" strokeweight=".5pt">
            <v:textbox>
              <w:txbxContent>
                <w:p w:rsidR="00307FCA" w:rsidRPr="00C95FF8" w:rsidRDefault="00307FCA" w:rsidP="000F5FDC">
                  <w:pPr>
                    <w:rPr>
                      <w:rFonts w:ascii="Monotype Corsiva" w:hAnsi="Monotype Corsiva"/>
                      <w:b/>
                      <w:sz w:val="120"/>
                      <w:szCs w:val="120"/>
                    </w:rPr>
                  </w:pPr>
                  <w:r>
                    <w:rPr>
                      <w:rFonts w:ascii="Monotype Corsiva" w:hAnsi="Monotype Corsiva"/>
                      <w:b/>
                      <w:sz w:val="120"/>
                      <w:szCs w:val="120"/>
                    </w:rPr>
                    <w:t>KEDER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7" type="#_x0000_t202" style="position:absolute;margin-left:425.7pt;margin-top:290.05pt;width:228.75pt;height:73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" stroked="f" strokeweight=".5pt">
            <v:textbox>
              <w:txbxContent>
                <w:p w:rsidR="00307FCA" w:rsidRPr="00C95FF8" w:rsidRDefault="00307FCA" w:rsidP="000F5FDC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>ÜZÜNTÜ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i1045" type="#_x0000_t75" style="width:798pt;height:528.75pt;visibility:visible">
            <v:imagedata r:id="rId6" o:title=""/>
          </v:shape>
        </w:pict>
      </w:r>
    </w:p>
    <w:p w:rsidR="00307FCA" w:rsidRDefault="00307FCA" w:rsidP="000F5FDC">
      <w:r>
        <w:rPr>
          <w:noProof/>
          <w:lang w:eastAsia="tr-TR"/>
        </w:rPr>
        <w:pict>
          <v:shape id="_x0000_s1068" type="#_x0000_t202" style="position:absolute;margin-left:427.95pt;margin-top:294.55pt;width:205.5pt;height:84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" stroked="f" strokeweight=".5pt">
            <v:textbox>
              <w:txbxContent>
                <w:p w:rsidR="00307FCA" w:rsidRPr="00C95FF8" w:rsidRDefault="00307FCA" w:rsidP="000F5FDC">
                  <w:pPr>
                    <w:rPr>
                      <w:rFonts w:ascii="Monotype Corsiva" w:hAnsi="Monotype Corsiva"/>
                      <w:b/>
                      <w:sz w:val="120"/>
                      <w:szCs w:val="120"/>
                    </w:rPr>
                  </w:pPr>
                  <w:r>
                    <w:rPr>
                      <w:rFonts w:ascii="Monotype Corsiva" w:hAnsi="Monotype Corsiva"/>
                      <w:b/>
                      <w:sz w:val="120"/>
                      <w:szCs w:val="120"/>
                    </w:rPr>
                    <w:t>DENİZ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9" type="#_x0000_t202" style="position:absolute;margin-left:121.2pt;margin-top:300.55pt;width:238.5pt;height:84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" stroked="f" strokeweight=".5pt">
            <v:textbox>
              <w:txbxContent>
                <w:p w:rsidR="00307FCA" w:rsidRPr="00C95FF8" w:rsidRDefault="00307FCA" w:rsidP="000F5FDC">
                  <w:pPr>
                    <w:rPr>
                      <w:rFonts w:ascii="Monotype Corsiva" w:hAnsi="Monotype Corsiva"/>
                      <w:b/>
                      <w:sz w:val="120"/>
                      <w:szCs w:val="120"/>
                    </w:rPr>
                  </w:pPr>
                  <w:r>
                    <w:rPr>
                      <w:rFonts w:ascii="Monotype Corsiva" w:hAnsi="Monotype Corsiva"/>
                      <w:b/>
                      <w:sz w:val="120"/>
                      <w:szCs w:val="120"/>
                    </w:rPr>
                    <w:t>DERYA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i1046" type="#_x0000_t75" style="width:783.75pt;height:517.5pt;visibility:visible">
            <v:imagedata r:id="rId6" o:title=""/>
          </v:shape>
        </w:pict>
      </w:r>
    </w:p>
    <w:p w:rsidR="00307FCA" w:rsidRDefault="00307FCA" w:rsidP="000F5FDC">
      <w:r>
        <w:rPr>
          <w:noProof/>
          <w:lang w:eastAsia="tr-TR"/>
        </w:rPr>
        <w:pict>
          <v:shape id="_x0000_s1070" type="#_x0000_t202" style="position:absolute;margin-left:418.95pt;margin-top:285.55pt;width:224.25pt;height:84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" stroked="f" strokeweight=".5pt">
            <v:textbox>
              <w:txbxContent>
                <w:p w:rsidR="00307FCA" w:rsidRPr="00B66110" w:rsidRDefault="00307FCA" w:rsidP="000F5FDC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>YOKSUL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1" type="#_x0000_t202" style="position:absolute;margin-left:144.45pt;margin-top:288.55pt;width:186pt;height:84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" stroked="f" strokeweight=".5pt">
            <v:textbox>
              <w:txbxContent>
                <w:p w:rsidR="00307FCA" w:rsidRPr="00C95FF8" w:rsidRDefault="00307FCA" w:rsidP="000F5FDC">
                  <w:pPr>
                    <w:rPr>
                      <w:rFonts w:ascii="Monotype Corsiva" w:hAnsi="Monotype Corsiva"/>
                      <w:b/>
                      <w:sz w:val="120"/>
                      <w:szCs w:val="120"/>
                    </w:rPr>
                  </w:pPr>
                  <w:r>
                    <w:rPr>
                      <w:rFonts w:ascii="Monotype Corsiva" w:hAnsi="Monotype Corsiva"/>
                      <w:b/>
                      <w:sz w:val="120"/>
                      <w:szCs w:val="120"/>
                    </w:rPr>
                    <w:t>FAKİR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i1047" type="#_x0000_t75" style="width:783.75pt;height:517.5pt;visibility:visible">
            <v:imagedata r:id="rId6" o:title=""/>
          </v:shape>
        </w:pict>
      </w:r>
    </w:p>
    <w:p w:rsidR="00307FCA" w:rsidRDefault="00307FCA" w:rsidP="000F5FDC">
      <w:r>
        <w:rPr>
          <w:noProof/>
          <w:lang w:eastAsia="tr-TR"/>
        </w:rPr>
        <w:pict>
          <v:shape id="_x0000_s1072" type="#_x0000_t202" style="position:absolute;margin-left:432.45pt;margin-top:280.3pt;width:201.75pt;height:84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" stroked="f" strokeweight=".5pt">
            <v:textbox>
              <w:txbxContent>
                <w:p w:rsidR="00307FCA" w:rsidRPr="00B66110" w:rsidRDefault="00307FCA" w:rsidP="000F5FDC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>TUTSAK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3" type="#_x0000_t202" style="position:absolute;margin-left:133.2pt;margin-top:282.55pt;width:222.75pt;height:84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" stroked="f" strokeweight=".5pt">
            <v:textbox>
              <w:txbxContent>
                <w:p w:rsidR="00307FCA" w:rsidRPr="00B66110" w:rsidRDefault="00307FCA" w:rsidP="000F5FDC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 xml:space="preserve"> ESİR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i1048" type="#_x0000_t75" style="width:783.75pt;height:517.5pt;visibility:visible">
            <v:imagedata r:id="rId6" o:title=""/>
          </v:shape>
        </w:pict>
      </w:r>
    </w:p>
    <w:p w:rsidR="00307FCA" w:rsidRDefault="00307FCA" w:rsidP="000F5FDC">
      <w:r>
        <w:rPr>
          <w:noProof/>
          <w:lang w:eastAsia="tr-TR"/>
        </w:rPr>
        <w:pict>
          <v:shape id="_x0000_s1074" type="#_x0000_t202" style="position:absolute;margin-left:430.2pt;margin-top:276.55pt;width:198.75pt;height:84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" stroked="f" strokeweight=".5pt">
            <v:textbox>
              <w:txbxContent>
                <w:p w:rsidR="00307FCA" w:rsidRPr="00B66110" w:rsidRDefault="00307FCA" w:rsidP="000F5FDC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>KONUK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202" style="position:absolute;margin-left:134.7pt;margin-top:278.05pt;width:213pt;height:84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" stroked="f" strokeweight=".5pt">
            <v:textbox>
              <w:txbxContent>
                <w:p w:rsidR="00307FCA" w:rsidRPr="00B66110" w:rsidRDefault="00307FCA" w:rsidP="000F5FDC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>MİSAFİR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i1049" type="#_x0000_t75" style="width:783.75pt;height:517.5pt;visibility:visible">
            <v:imagedata r:id="rId6" o:title=""/>
          </v:shape>
        </w:pict>
      </w:r>
    </w:p>
    <w:p w:rsidR="00307FCA" w:rsidRDefault="00307FCA" w:rsidP="000F5FDC">
      <w:r>
        <w:rPr>
          <w:noProof/>
          <w:lang w:eastAsia="tr-TR"/>
        </w:rPr>
        <w:pict>
          <v:shape id="_x0000_s1076" type="#_x0000_t202" style="position:absolute;margin-left:430.2pt;margin-top:281.8pt;width:181.5pt;height:84.7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" stroked="f" strokeweight=".5pt">
            <v:textbox>
              <w:txbxContent>
                <w:p w:rsidR="00307FCA" w:rsidRPr="00B66110" w:rsidRDefault="00307FCA" w:rsidP="000F5FDC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 xml:space="preserve">   YIL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7" type="#_x0000_t202" style="position:absolute;margin-left:150.45pt;margin-top:281.8pt;width:192pt;height:84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" stroked="f" strokeweight=".5pt">
            <v:textbox>
              <w:txbxContent>
                <w:p w:rsidR="00307FCA" w:rsidRPr="00B66110" w:rsidRDefault="00307FCA" w:rsidP="000F5FDC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>SENE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i1050" type="#_x0000_t75" style="width:783.75pt;height:517.5pt;visibility:visible">
            <v:imagedata r:id="rId6" o:title=""/>
          </v:shape>
        </w:pict>
      </w:r>
      <w:r>
        <w:rPr>
          <w:noProof/>
          <w:lang w:eastAsia="tr-TR"/>
        </w:rPr>
        <w:pict>
          <v:shape id="_x0000_s1078" type="#_x0000_t202" style="position:absolute;margin-left:430.95pt;margin-top:286.3pt;width:192pt;height:84.7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" stroked="f" strokeweight=".5pt">
            <v:textbox>
              <w:txbxContent>
                <w:p w:rsidR="00307FCA" w:rsidRPr="00B66110" w:rsidRDefault="00307FCA" w:rsidP="000F5FDC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 xml:space="preserve">   BAŞ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9" type="#_x0000_t202" style="position:absolute;margin-left:126.45pt;margin-top:292.3pt;width:228pt;height:84.7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" stroked="f" strokeweight=".5pt">
            <v:textbox>
              <w:txbxContent>
                <w:p w:rsidR="00307FCA" w:rsidRPr="00B66110" w:rsidRDefault="00307FCA" w:rsidP="000F5FDC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 xml:space="preserve">  KAFA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i1051" type="#_x0000_t75" style="width:783.75pt;height:517.5pt;visibility:visible">
            <v:imagedata r:id="rId6" o:title=""/>
          </v:shape>
        </w:pict>
      </w:r>
      <w:r>
        <w:rPr>
          <w:noProof/>
          <w:lang w:eastAsia="tr-TR"/>
        </w:rPr>
        <w:pict>
          <v:shape id="_x0000_s1080" type="#_x0000_t202" style="position:absolute;margin-left:414pt;margin-top:268.3pt;width:3in;height:100.7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" stroked="f" strokeweight=".5pt">
            <v:textbox>
              <w:txbxContent>
                <w:p w:rsidR="00307FCA" w:rsidRPr="00B66110" w:rsidRDefault="00307FCA" w:rsidP="000F5FDC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>DEPREM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1" type="#_x0000_t202" style="position:absolute;margin-left:126pt;margin-top:280.3pt;width:234pt;height:84.7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" stroked="f" strokeweight=".5pt">
            <v:textbox>
              <w:txbxContent>
                <w:p w:rsidR="00307FCA" w:rsidRPr="00B66110" w:rsidRDefault="00307FCA" w:rsidP="000F5FDC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>ZELZELE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i1052" type="#_x0000_t75" style="width:783.75pt;height:517.5pt;visibility:visible">
            <v:imagedata r:id="rId6" o:title=""/>
          </v:shape>
        </w:pict>
      </w:r>
      <w:r>
        <w:rPr>
          <w:noProof/>
          <w:lang w:eastAsia="tr-TR"/>
        </w:rPr>
        <w:pict>
          <v:shape id="_x0000_s1082" type="#_x0000_t202" style="position:absolute;margin-left:427.2pt;margin-top:284.05pt;width:201pt;height:84.75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" stroked="f" strokeweight=".5pt">
            <v:textbox>
              <w:txbxContent>
                <w:p w:rsidR="00307FCA" w:rsidRPr="00B66110" w:rsidRDefault="00307FCA" w:rsidP="000F5FDC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>CEVAP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3" type="#_x0000_t202" style="position:absolute;margin-left:166.2pt;margin-top:278.8pt;width:155.25pt;height:84.75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" stroked="f" strokeweight=".5pt">
            <v:textbox>
              <w:txbxContent>
                <w:p w:rsidR="00307FCA" w:rsidRPr="00B66110" w:rsidRDefault="00307FCA" w:rsidP="000F5FDC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>YANIT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i1053" type="#_x0000_t75" style="width:783.75pt;height:517.5pt;visibility:visible">
            <v:imagedata r:id="rId6" o:title=""/>
          </v:shape>
        </w:pict>
      </w:r>
      <w:r>
        <w:rPr>
          <w:noProof/>
          <w:lang w:eastAsia="tr-TR"/>
        </w:rPr>
        <w:pict>
          <v:shape id="_x0000_s1084" type="#_x0000_t202" style="position:absolute;margin-left:430.95pt;margin-top:279.55pt;width:184.5pt;height:84.75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" stroked="f" strokeweight=".5pt">
            <v:textbox>
              <w:txbxContent>
                <w:p w:rsidR="00307FCA" w:rsidRPr="00B66110" w:rsidRDefault="00307FCA" w:rsidP="000F5FDC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 xml:space="preserve">   İSİM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5" type="#_x0000_t202" style="position:absolute;margin-left:145.95pt;margin-top:284.05pt;width:160.5pt;height:84.75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" stroked="f" strokeweight=".5pt">
            <v:textbox>
              <w:txbxContent>
                <w:p w:rsidR="00307FCA" w:rsidRPr="00B66110" w:rsidRDefault="00307FCA" w:rsidP="000F5FDC">
                  <w:pP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</w:pPr>
                  <w:r>
                    <w:rPr>
                      <w:rFonts w:ascii="Monotype Corsiva" w:hAnsi="Monotype Corsiva"/>
                      <w:b/>
                      <w:sz w:val="100"/>
                      <w:szCs w:val="100"/>
                    </w:rPr>
                    <w:t xml:space="preserve">   AD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i1054" type="#_x0000_t75" style="width:783.75pt;height:517.5pt;visibility:visible">
            <v:imagedata r:id="rId6" o:title=""/>
          </v:shape>
        </w:pict>
      </w:r>
    </w:p>
    <w:p w:rsidR="00307FCA" w:rsidRDefault="00307FCA"/>
    <w:sectPr w:rsidR="00307FCA" w:rsidSect="008A3358">
      <w:pgSz w:w="16838" w:h="11906" w:orient="landscape"/>
      <w:pgMar w:top="709" w:right="678" w:bottom="56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7FCA" w:rsidRDefault="00307FCA" w:rsidP="00BA3C6E">
      <w:pPr>
        <w:spacing w:after="0" w:line="240" w:lineRule="auto"/>
      </w:pPr>
      <w:r>
        <w:separator/>
      </w:r>
    </w:p>
  </w:endnote>
  <w:endnote w:type="continuationSeparator" w:id="0">
    <w:p w:rsidR="00307FCA" w:rsidRDefault="00307FCA" w:rsidP="00BA3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7FCA" w:rsidRDefault="00307FCA" w:rsidP="00BA3C6E">
      <w:pPr>
        <w:spacing w:after="0" w:line="240" w:lineRule="auto"/>
      </w:pPr>
      <w:r>
        <w:separator/>
      </w:r>
    </w:p>
  </w:footnote>
  <w:footnote w:type="continuationSeparator" w:id="0">
    <w:p w:rsidR="00307FCA" w:rsidRDefault="00307FCA" w:rsidP="00BA3C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53C9"/>
    <w:rsid w:val="000F5FDC"/>
    <w:rsid w:val="001C1C27"/>
    <w:rsid w:val="002175BA"/>
    <w:rsid w:val="00237682"/>
    <w:rsid w:val="0024389E"/>
    <w:rsid w:val="002F2725"/>
    <w:rsid w:val="00307FCA"/>
    <w:rsid w:val="003D5405"/>
    <w:rsid w:val="005A5FB6"/>
    <w:rsid w:val="00616DE2"/>
    <w:rsid w:val="00633EED"/>
    <w:rsid w:val="00697045"/>
    <w:rsid w:val="006A6588"/>
    <w:rsid w:val="00707455"/>
    <w:rsid w:val="007F47EF"/>
    <w:rsid w:val="00865528"/>
    <w:rsid w:val="008A3358"/>
    <w:rsid w:val="00955E29"/>
    <w:rsid w:val="00975C3B"/>
    <w:rsid w:val="009834BF"/>
    <w:rsid w:val="00A4013E"/>
    <w:rsid w:val="00AB54BF"/>
    <w:rsid w:val="00AE5F10"/>
    <w:rsid w:val="00B267A8"/>
    <w:rsid w:val="00B66110"/>
    <w:rsid w:val="00B9254D"/>
    <w:rsid w:val="00BA3C6E"/>
    <w:rsid w:val="00C167E5"/>
    <w:rsid w:val="00C77B05"/>
    <w:rsid w:val="00C95FF8"/>
    <w:rsid w:val="00CA0639"/>
    <w:rsid w:val="00E40C08"/>
    <w:rsid w:val="00EE3620"/>
    <w:rsid w:val="00F83A17"/>
    <w:rsid w:val="00FB5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FF8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A3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3C6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BA3C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A3C6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A3C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A3C6E"/>
    <w:rPr>
      <w:rFonts w:cs="Times New Roman"/>
    </w:rPr>
  </w:style>
  <w:style w:type="character" w:styleId="Hyperlink">
    <w:name w:val="Hyperlink"/>
    <w:basedOn w:val="DefaultParagraphFont"/>
    <w:uiPriority w:val="99"/>
    <w:rsid w:val="00BA3C6E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32</Pages>
  <Words>16</Words>
  <Characters>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XP</dc:creator>
  <cp:keywords/>
  <dc:description/>
  <cp:lastModifiedBy>UltraXP User</cp:lastModifiedBy>
  <cp:revision>4</cp:revision>
  <dcterms:created xsi:type="dcterms:W3CDTF">2015-11-16T16:26:00Z</dcterms:created>
  <dcterms:modified xsi:type="dcterms:W3CDTF">2015-11-16T16:30:00Z</dcterms:modified>
</cp:coreProperties>
</file>